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a06c425" w14:textId="a06c42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3A7569">
        <w:t>1</w:t>
      </w:r>
      <w:r w:rsidR="006C51D6">
        <w:t>7</w:t>
      </w:r>
      <w:r w:rsidRPr="0017550A" w:rsidR="00AE1F41">
        <w:t>. St-</w:t>
      </w:r>
      <w:r w:rsidR="006C51D6">
        <w:t>3391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3A7569">
        <w:t>1</w:t>
      </w:r>
      <w:r w:rsidR="006C51D6">
        <w:t>7</w:t>
      </w:r>
      <w:r w:rsidRPr="0017550A" w:rsidR="00884690">
        <w:t>. St</w:t>
      </w:r>
      <w:r w:rsidRPr="0017550A" w:rsidR="00B13065">
        <w:t>-</w:t>
      </w:r>
      <w:r w:rsidR="006C51D6">
        <w:t>3391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3B513D" w:rsidP="006C51D6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6C51D6">
        <w:t xml:space="preserve">DEAK FRIŠKO jednostavno društvo s ograničenom odgovornošću za trgovinu i usluge, OIB: 77455815378, </w:t>
      </w:r>
      <w:r w:rsidRPr="006C51D6" w:rsidR="006C51D6">
        <w:t>Mala Gorica, Ulica Ljudevita Gaja 24</w:t>
      </w:r>
    </w:p>
    <w:p w:rsidRPr="0017550A" w:rsidR="00043EBE" w:rsidP="00043EBE" w:rsidRDefault="00043EB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3EBE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3FE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033E"/>
    <w:rsid w:val="003110BC"/>
    <w:rsid w:val="00313777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049"/>
    <w:rsid w:val="00395A47"/>
    <w:rsid w:val="003A1303"/>
    <w:rsid w:val="003A22DA"/>
    <w:rsid w:val="003A3B2F"/>
    <w:rsid w:val="003A7569"/>
    <w:rsid w:val="003A78D5"/>
    <w:rsid w:val="003B1491"/>
    <w:rsid w:val="003B2799"/>
    <w:rsid w:val="003B3F44"/>
    <w:rsid w:val="003B513D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1603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79F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51D6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43F0"/>
    <w:rsid w:val="007C62DD"/>
    <w:rsid w:val="007C7205"/>
    <w:rsid w:val="007D1DBA"/>
    <w:rsid w:val="007D33B6"/>
    <w:rsid w:val="007D593F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74ED9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5432F"/>
    <w:rsid w:val="00A61AA0"/>
    <w:rsid w:val="00A625C2"/>
    <w:rsid w:val="00A6636F"/>
    <w:rsid w:val="00A70D22"/>
    <w:rsid w:val="00A70EFD"/>
    <w:rsid w:val="00A745FA"/>
    <w:rsid w:val="00A774C0"/>
    <w:rsid w:val="00A84DAF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474D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520C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A5CF3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2159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5432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432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5432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5432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5432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43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32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432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432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432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3391</izvorni_sadrzaj>
    <derivirana_varijabla naziv="DomainObject.Predmet.Broj_1">3391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prosinca 2022.</izvorni_sadrzaj>
    <derivirana_varijabla naziv="DomainObject.Predmet.DatumIzradeOptuznogAkta_1">22. prosinca 2022.</derivirana_varijabla>
  </DomainObject.Predmet.DatumIzradeOptuznogAkta>
  <DomainObject.Predmet.DatumIzradeOptuznogAktaFormated>
    <izvorni_sadrzaj>22.12.2022.</izvorni_sadrzaj>
    <derivirana_varijabla naziv="DomainObject.Predmet.DatumIzradeOptuznogAktaFormated_1">22.12.2022.</derivirana_varijabla>
  </DomainObject.Predmet.DatumIzradeOptuznogAktaFormated>
  <DomainObject.Predmet.DatumOsnivanja>
    <izvorni_sadrzaj>22. prosinca 2022.</izvorni_sadrzaj>
    <derivirana_varijabla naziv="DomainObject.Predmet.DatumOsnivanja_1">22.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prosinca 2022.</izvorni_sadrzaj>
    <derivirana_varijabla naziv="DomainObject.Predmet.DatumPrimitkaOptuznogAkta_1">22.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St-3391/2022</izvorni_sadrzaj>
    <derivirana_varijabla naziv="DomainObject.Predmet.OznakaBroj_1">St-3391/2022</derivirana_varijabla>
  </DomainObject.Predmet.OznakaBroj>
  <DomainObject.Predmet.OznakaBrojOptuznogAkta>
    <izvorni_sadrzaj>04-06-22-5782</izvorni_sadrzaj>
    <derivirana_varijabla naziv="DomainObject.Predmet.OznakaBrojOptuznogAkta_1">04-06-22-5782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DEAK FRIŠKO jednostavno društvo s ograničenom odgovornošću za trgovinu i usluge</izvorni_sadrzaj>
    <derivirana_varijabla naziv="DomainObject.Predmet.ProtustrankaFormated_1">  DEAK FRIŠKO jednostavno društvo s ograničenom odgovornošću za trgovinu i usluge</derivirana_varijabla>
  </DomainObject.Predmet.ProtustrankaFormated>
  <DomainObject.Predmet.ProtustrankaFormatedOIB>
    <izvorni_sadrzaj>  DEAK FRIŠKO jednostavno društvo s ograničenom odgovornošću za trgovinu i usluge, OIB 77455815378</izvorni_sadrzaj>
    <derivirana_varijabla naziv="DomainObject.Predmet.ProtustrankaFormatedOIB_1">  DEAK FRIŠKO jednostavno društvo s ograničenom odgovornošću za trgovinu i usluge, OIB 77455815378</derivirana_varijabla>
  </DomainObject.Predmet.ProtustrankaFormatedOIB>
  <DomainObject.Predmet.ProtustrankaFormatedWithAdress>
    <izvorni_sadrzaj> DEAK FRIŠKO jednostavno društvo s ograničenom odgovornošću za trgovinu i usluge, Ulica Ljudevita Gaja 24, 10431 Mala Gorica</izvorni_sadrzaj>
    <derivirana_varijabla naziv="DomainObject.Predmet.ProtustrankaFormatedWithAdress_1"> DEAK FRIŠKO jednostavno društvo s ograničenom odgovornošću za trgovinu i usluge, Ulica Ljudevita Gaja 24, 10431 Mala Gorica</derivirana_varijabla>
  </DomainObject.Predmet.ProtustrankaFormatedWithAdress>
  <DomainObject.Predmet.ProtustrankaFormatedWithAdressOIB>
    <izvorni_sadrzaj> DEAK FRIŠKO jednostavno društvo s ograničenom odgovornošću za trgovinu i usluge, OIB 77455815378, Ulica Ljudevita Gaja 24, 10431 Mala Gorica</izvorni_sadrzaj>
    <derivirana_varijabla naziv="DomainObject.Predmet.ProtustrankaFormatedWithAdressOIB_1"> DEAK FRIŠKO jednostavno društvo s ograničenom odgovornošću za trgovinu i usluge, OIB 77455815378, Ulica Ljudevita Gaja 24, 10431 Mala Gorica</derivirana_varijabla>
  </DomainObject.Predmet.ProtustrankaFormatedWithAdressOIB>
  <DomainObject.Predmet.ProtustrankaWithAdress>
    <izvorni_sadrzaj>DEAK FRIŠKO jednostavno društvo s ograničenom odgovornošću za trgovinu i usluge Ulica Ljudevita Gaja 24, 10431 Mala Gorica</izvorni_sadrzaj>
    <derivirana_varijabla naziv="DomainObject.Predmet.ProtustrankaWithAdress_1">DEAK FRIŠKO jednostavno društvo s ograničenom odgovornošću za trgovinu i usluge Ulica Ljudevita Gaja 24, 10431 Mala Gorica</derivirana_varijabla>
  </DomainObject.Predmet.ProtustrankaWithAdress>
  <DomainObject.Predmet.ProtustrankaWithAdressOIB>
    <izvorni_sadrzaj>DEAK FRIŠKO jednostavno društvo s ograničenom odgovornošću za trgovinu i usluge, OIB 77455815378, Ulica Ljudevita Gaja 24, 10431 Mala Gorica</izvorni_sadrzaj>
    <derivirana_varijabla naziv="DomainObject.Predmet.ProtustrankaWithAdressOIB_1">DEAK FRIŠKO jednostavno društvo s ograničenom odgovornošću za trgovinu i usluge, OIB 77455815378, Ulica Ljudevita Gaja 24, 10431 Mala Gorica</derivirana_varijabla>
  </DomainObject.Predmet.ProtustrankaWithAdressOIB>
  <DomainObject.Predmet.ProtustrankaNazivFormated>
    <izvorni_sadrzaj>DEAK FRIŠKO jednostavno društvo s ograničenom odgovornošću za trgovinu i usluge</izvorni_sadrzaj>
    <derivirana_varijabla naziv="DomainObject.Predmet.ProtustrankaNazivFormated_1">DEAK FRIŠKO jednostavno društvo s ograničenom odgovornošću za trgovinu i usluge</derivirana_varijabla>
  </DomainObject.Predmet.ProtustrankaNazivFormated>
  <DomainObject.Predmet.ProtustrankaNazivFormatedOIB>
    <izvorni_sadrzaj>DEAK FRIŠKO jednostavno društvo s ograničenom odgovornošću za trgovinu i usluge, OIB 77455815378</izvorni_sadrzaj>
    <derivirana_varijabla naziv="DomainObject.Predmet.ProtustrankaNazivFormatedOIB_1">DEAK FRIŠKO jednostavno društvo s ograničenom odgovornošću za trgovinu i usluge, OIB 77455815378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DEAK FRIŠKO jednostavno društvo s ograničenom odgovornošću za trgovinu i usluge</item>
    </izvorni_sadrzaj>
    <derivirana_varijabla naziv="DomainObject.Predmet.ProtuStrankaListFormated_1">
      <item>DEAK FRIŠKO jednostavno društvo s ograničenom odgovornošću za trgovinu i usluge</item>
    </derivirana_varijabla>
  </DomainObject.Predmet.ProtuStrankaListFormated>
  <DomainObject.Predmet.ProtuStrankaListFormatedOIB>
    <izvorni_sadrzaj>
      <item>DEAK FRIŠKO jednostavno društvo s ograničenom odgovornošću za trgovinu i usluge, OIB 77455815378</item>
    </izvorni_sadrzaj>
    <derivirana_varijabla naziv="DomainObject.Predmet.ProtuStrankaListFormatedOIB_1">
      <item>DEAK FRIŠKO jednostavno društvo s ograničenom odgovornošću za trgovinu i usluge, OIB 77455815378</item>
    </derivirana_varijabla>
  </DomainObject.Predmet.ProtuStrankaListFormatedOIB>
  <DomainObject.Predmet.ProtuStrankaListFormatedWithAdress>
    <izvorni_sadrzaj>
      <item>DEAK FRIŠKO jednostavno društvo s ograničenom odgovornošću za trgovinu i usluge, Ulica Ljudevita Gaja 24, 10431 Mala Gorica</item>
    </izvorni_sadrzaj>
    <derivirana_varijabla naziv="DomainObject.Predmet.ProtuStrankaListFormatedWithAdress_1">
      <item>DEAK FRIŠKO jednostavno društvo s ograničenom odgovornošću za trgovinu i usluge, Ulica Ljudevita Gaja 24, 10431 Mala Gorica</item>
    </derivirana_varijabla>
  </DomainObject.Predmet.ProtuStrankaListFormatedWithAdress>
  <DomainObject.Predmet.ProtuStrankaListFormatedWithAdressOIB>
    <izvorni_sadrzaj>
      <item>DEAK FRIŠKO jednostavno društvo s ograničenom odgovornošću za trgovinu i usluge, OIB 77455815378, Ulica Ljudevita Gaja 24, 10431 Mala Gorica</item>
    </izvorni_sadrzaj>
    <derivirana_varijabla naziv="DomainObject.Predmet.ProtuStrankaListFormatedWithAdressOIB_1">
      <item>DEAK FRIŠKO jednostavno društvo s ograničenom odgovornošću za trgovinu i usluge, OIB 77455815378, Ulica Ljudevita Gaja 24, 10431 Mala Gorica</item>
    </derivirana_varijabla>
  </DomainObject.Predmet.ProtuStrankaListFormatedWithAdressOIB>
  <DomainObject.Predmet.ProtuStrankaListNazivFormated>
    <izvorni_sadrzaj>
      <item>DEAK FRIŠKO jednostavno društvo s ograničenom odgovornošću za trgovinu i usluge</item>
    </izvorni_sadrzaj>
    <derivirana_varijabla naziv="DomainObject.Predmet.ProtuStrankaListNazivFormated_1">
      <item>DEAK FRIŠKO jednostavno društvo s ograničenom odgovornošću za trgovinu i usluge</item>
    </derivirana_varijabla>
  </DomainObject.Predmet.ProtuStrankaListNazivFormated>
  <DomainObject.Predmet.ProtuStrankaListNazivFormatedOIB>
    <izvorni_sadrzaj>
      <item>DEAK FRIŠKO jednostavno društvo s ograničenom odgovornošću za trgovinu i usluge, OIB 77455815378</item>
    </izvorni_sadrzaj>
    <derivirana_varijabla naziv="DomainObject.Predmet.ProtuStrankaListNazivFormatedOIB_1">
      <item>DEAK FRIŠKO jednostavno društvo s ograničenom odgovornošću za trgovinu i usluge, OIB 77455815378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DEAK FRIŠKO jednostavno društvo s ograničenom odgovornošću za trgovinu i usluge</izvorni_sadrzaj>
    <derivirana_varijabla naziv="DomainObject.Predmet.ProtustrankaIDrugi_1">DEAK FRIŠKO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DEAK FRIŠKO jednostavno društvo s ograničenom odgovornošću za trgovinu i usluge, OIB 77455815378, Ulica Ljudevita Gaja 24, 10431 Mala Gorica</izvorni_sadrzaj>
    <derivirana_varijabla naziv="DomainObject.Predmet.ProtustrankaIDrugiAdressOIB_1">DEAK FRIŠKO jednostavno društvo s ograničenom odgovornošću za trgovinu i usluge, OIB 77455815378, Ulica Ljudevita Gaja 24, 10431 Mala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DEAK FRIŠKO jednostavno društvo s ograničenom odgovornošću za trgovinu i usluge</item>
      <item>Financijska agencija</item>
    </izvorni_sadrzaj>
    <derivirana_varijabla naziv="DomainObject.Predmet.SudioniciListNaziv_1">
      <item>DEAK FRIŠKO jednostavno društvo s ograničenom odgovornošću za trgovinu i usluge</item>
      <item>Financijska agencija</item>
    </derivirana_varijabla>
  </DomainObject.Predmet.SudioniciListNaziv>
  <DomainObject.Predmet.SudioniciListAdressOIB>
    <izvorni_sadrzaj>
      <item>DEAK FRIŠKO jednostavno društvo s ograničenom odgovornošću za trgovinu i usluge, OIB 77455815378, Ulica Ljudevita Gaja 24,10431 Mala Gorica</item>
      <item>Financijska agencija, OIB 85821130368, TRG SVIBANJSKIH ŽRTAVA 1995. 1,10000 Zagreb</item>
    </izvorni_sadrzaj>
    <derivirana_varijabla naziv="DomainObject.Predmet.SudioniciListAdressOIB_1">
      <item>DEAK FRIŠKO jednostavno društvo s ograničenom odgovornošću za trgovinu i usluge, OIB 77455815378, Ulica Ljudevita Gaja 24,10431 Mala Gorica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77455815378</item>
      <item>, OIB 85821130368</item>
    </izvorni_sadrzaj>
    <derivirana_varijabla naziv="DomainObject.Predmet.SudioniciListNazivOIB_1">
      <item>, OIB 77455815378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prosinca 2022.</izvorni_sadrzaj>
    <derivirana_varijabla naziv="DomainObject.Predmet.DatumPocetkaProcesa_1">22.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150</properties:Words>
  <properties:Characters>880</properties:Characters>
  <properties:Lines>46</properties:Lines>
  <properties:Paragraphs>24</properties:Paragraphs>
  <properties:TotalTime>46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2023-03-15T08:46:00Z</cp:lastPrinted>
  <dcterms:modified xmlns:xsi="http://www.w3.org/2001/XMLSchema-instance" xsi:type="dcterms:W3CDTF">2023-03-15T08:47:00Z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